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F9787" w14:textId="420DE1A8" w:rsidR="00BA00AB" w:rsidRDefault="00FE49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de St.QUINTIN</w:t>
      </w:r>
      <w:r>
        <w:rPr>
          <w:rFonts w:ascii="Times New Roman" w:hAnsi="Times New Roman" w:cs="Times New Roman"/>
          <w:sz w:val="24"/>
          <w:szCs w:val="24"/>
        </w:rPr>
        <w:t xml:space="preserve">       (d.1405)</w:t>
      </w:r>
    </w:p>
    <w:p w14:paraId="2996AF31" w14:textId="035F60AB" w:rsidR="00FE4941" w:rsidRDefault="00FE49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7D0C2F66" w14:textId="57834D7F" w:rsidR="00FE4941" w:rsidRDefault="00FE49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40DB46" w14:textId="4A28F9F9" w:rsidR="00FE4941" w:rsidRDefault="00FE49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0AB4BA" w14:textId="374E747D" w:rsidR="00FE4941" w:rsidRDefault="00FE49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John.    (W.Y.R. p.143)</w:t>
      </w:r>
    </w:p>
    <w:p w14:paraId="57D7A70B" w14:textId="0730345B" w:rsidR="00FE4941" w:rsidRDefault="00FE49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5534FD" w14:textId="62DEB502" w:rsidR="00FE4941" w:rsidRDefault="00FE49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D30B89" w14:textId="4A09ACF2" w:rsidR="00FE4941" w:rsidRDefault="00FE49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Jan.1405</w:t>
      </w:r>
      <w:r>
        <w:rPr>
          <w:rFonts w:ascii="Times New Roman" w:hAnsi="Times New Roman" w:cs="Times New Roman"/>
          <w:sz w:val="24"/>
          <w:szCs w:val="24"/>
        </w:rPr>
        <w:tab/>
        <w:t>She made her Will.   (ibid.)</w:t>
      </w:r>
    </w:p>
    <w:p w14:paraId="703C9CBF" w14:textId="32ED78DE" w:rsidR="00FE4941" w:rsidRDefault="00FE49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Apr.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5B42A0E8" w14:textId="2623D054" w:rsidR="00FE4941" w:rsidRDefault="00FE49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FBFD82" w14:textId="4C3939A5" w:rsidR="00FE4941" w:rsidRDefault="00FE49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654B7A" w14:textId="36C6E215" w:rsidR="00FE4941" w:rsidRPr="00FE4941" w:rsidRDefault="00FE49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2021</w:t>
      </w:r>
    </w:p>
    <w:sectPr w:rsidR="00FE4941" w:rsidRPr="00FE49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E1124" w14:textId="77777777" w:rsidR="00FE4941" w:rsidRDefault="00FE4941" w:rsidP="009139A6">
      <w:r>
        <w:separator/>
      </w:r>
    </w:p>
  </w:endnote>
  <w:endnote w:type="continuationSeparator" w:id="0">
    <w:p w14:paraId="106ED9A3" w14:textId="77777777" w:rsidR="00FE4941" w:rsidRDefault="00FE49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AF4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9E97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FB6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4F293" w14:textId="77777777" w:rsidR="00FE4941" w:rsidRDefault="00FE4941" w:rsidP="009139A6">
      <w:r>
        <w:separator/>
      </w:r>
    </w:p>
  </w:footnote>
  <w:footnote w:type="continuationSeparator" w:id="0">
    <w:p w14:paraId="3CA3A389" w14:textId="77777777" w:rsidR="00FE4941" w:rsidRDefault="00FE49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D6F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C8E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B19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94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E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A9B59"/>
  <w15:chartTrackingRefBased/>
  <w15:docId w15:val="{A4B2374E-CE8F-4207-AE52-27091F088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2021-12-20T08:10:00Z</dcterms:created>
  <dcterms:modified xsi:type="dcterms:W3CDTF">2021-12-20T08:13:00Z</dcterms:modified>
</cp:coreProperties>
</file>